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5880" w:rsidRDefault="008E5880" w:rsidP="008E588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MEDMAN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8E5880" w:rsidRDefault="008E5880" w:rsidP="008E588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E5880" w:rsidRDefault="008E5880" w:rsidP="008E588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E5880" w:rsidRDefault="008E5880" w:rsidP="008E588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Nov.1419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Highworth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8E5880" w:rsidRDefault="008E5880" w:rsidP="008E588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Wiltshire, into lands of the late Sir Humphrey Stafford(q.v.).</w:t>
      </w:r>
    </w:p>
    <w:p w:rsidR="008E5880" w:rsidRDefault="008E5880" w:rsidP="008E588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21-188)</w:t>
      </w:r>
    </w:p>
    <w:p w:rsidR="008E5880" w:rsidRDefault="008E5880" w:rsidP="008E588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E5880" w:rsidRDefault="008E5880" w:rsidP="008E588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E5880" w:rsidRDefault="008E5880" w:rsidP="008E588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January 2016</w:t>
      </w:r>
    </w:p>
    <w:p w:rsidR="00DD5B8A" w:rsidRPr="008E5880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8E588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5880" w:rsidRDefault="008E5880" w:rsidP="00564E3C">
      <w:pPr>
        <w:spacing w:after="0" w:line="240" w:lineRule="auto"/>
      </w:pPr>
      <w:r>
        <w:separator/>
      </w:r>
    </w:p>
  </w:endnote>
  <w:endnote w:type="continuationSeparator" w:id="0">
    <w:p w:rsidR="008E5880" w:rsidRDefault="008E5880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8E5880">
      <w:rPr>
        <w:rFonts w:ascii="Times New Roman" w:hAnsi="Times New Roman" w:cs="Times New Roman"/>
        <w:noProof/>
        <w:sz w:val="24"/>
        <w:szCs w:val="24"/>
      </w:rPr>
      <w:t>11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5880" w:rsidRDefault="008E5880" w:rsidP="00564E3C">
      <w:pPr>
        <w:spacing w:after="0" w:line="240" w:lineRule="auto"/>
      </w:pPr>
      <w:r>
        <w:separator/>
      </w:r>
    </w:p>
  </w:footnote>
  <w:footnote w:type="continuationSeparator" w:id="0">
    <w:p w:rsidR="008E5880" w:rsidRDefault="008E5880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5880"/>
    <w:rsid w:val="00372DC6"/>
    <w:rsid w:val="00564E3C"/>
    <w:rsid w:val="0064591D"/>
    <w:rsid w:val="008E5880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A5612C"/>
  <w15:chartTrackingRefBased/>
  <w15:docId w15:val="{11FFDC30-6D35-4B22-9F0B-0EB61B57BC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37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2016-01-11T21:57:00Z</dcterms:created>
  <dcterms:modified xsi:type="dcterms:W3CDTF">2016-01-11T21:58:00Z</dcterms:modified>
</cp:coreProperties>
</file>